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3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4039"/>
        <w:gridCol w:w="1418"/>
        <w:gridCol w:w="3775"/>
      </w:tblGrid>
      <w:tr w:rsidR="00E76E11" w:rsidRPr="00D25C18" w14:paraId="603AB1AD" w14:textId="77777777" w:rsidTr="0004395B">
        <w:tc>
          <w:tcPr>
            <w:tcW w:w="4039" w:type="dxa"/>
            <w:shd w:val="clear" w:color="auto" w:fill="auto"/>
          </w:tcPr>
          <w:p w14:paraId="699CB390" w14:textId="77777777" w:rsidR="00E76E11" w:rsidRPr="0019099D" w:rsidRDefault="00E76E11" w:rsidP="002823AF">
            <w:pPr>
              <w:ind w:right="6"/>
              <w:jc w:val="both"/>
              <w:rPr>
                <w:rFonts w:cs="Arial"/>
                <w:color w:val="000000"/>
                <w:sz w:val="16"/>
                <w:szCs w:val="16"/>
              </w:rPr>
            </w:pPr>
            <w:bookmarkStart w:id="0" w:name="_Hlk119415211"/>
            <w:r>
              <w:rPr>
                <w:rFonts w:cs="Arial"/>
                <w:color w:val="000000"/>
                <w:sz w:val="16"/>
                <w:szCs w:val="16"/>
              </w:rPr>
              <w:t>PRODAJA BLAGA</w:t>
            </w:r>
          </w:p>
        </w:tc>
        <w:tc>
          <w:tcPr>
            <w:tcW w:w="1418" w:type="dxa"/>
            <w:shd w:val="clear" w:color="auto" w:fill="auto"/>
          </w:tcPr>
          <w:p w14:paraId="3BA18AF5" w14:textId="77777777" w:rsidR="00E76E11" w:rsidRPr="00D25C18" w:rsidRDefault="00E76E11" w:rsidP="002823AF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3775" w:type="dxa"/>
            <w:shd w:val="clear" w:color="auto" w:fill="auto"/>
          </w:tcPr>
          <w:p w14:paraId="3F5CA535" w14:textId="73D6B6F8" w:rsidR="00E76E11" w:rsidRPr="00D25C18" w:rsidRDefault="00E76E11" w:rsidP="002823AF">
            <w:pPr>
              <w:jc w:val="right"/>
              <w:rPr>
                <w:rFonts w:cs="Arial"/>
                <w:sz w:val="16"/>
                <w:szCs w:val="16"/>
              </w:rPr>
            </w:pPr>
            <w:r w:rsidRPr="00D25C18">
              <w:rPr>
                <w:rFonts w:cs="Arial"/>
                <w:sz w:val="16"/>
                <w:szCs w:val="16"/>
              </w:rPr>
              <w:t>OBR</w:t>
            </w:r>
            <w:r w:rsidR="00AE534B">
              <w:rPr>
                <w:rFonts w:cs="Arial"/>
                <w:sz w:val="16"/>
                <w:szCs w:val="16"/>
              </w:rPr>
              <w:t>.</w:t>
            </w:r>
            <w:r w:rsidRPr="00D25C18">
              <w:rPr>
                <w:rFonts w:cs="Arial"/>
                <w:sz w:val="16"/>
                <w:szCs w:val="16"/>
              </w:rPr>
              <w:t xml:space="preserve"> </w:t>
            </w:r>
            <w:r w:rsidR="00895E02">
              <w:rPr>
                <w:rFonts w:cs="Arial"/>
                <w:sz w:val="16"/>
                <w:szCs w:val="16"/>
              </w:rPr>
              <w:t>3</w:t>
            </w:r>
          </w:p>
        </w:tc>
      </w:tr>
    </w:tbl>
    <w:bookmarkEnd w:id="0"/>
    <w:p w14:paraId="5776FA1D" w14:textId="77777777" w:rsidR="0004395B" w:rsidRPr="001246EE" w:rsidRDefault="0004395B" w:rsidP="0004395B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ODOS:</w:t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 w:rsidRPr="001246EE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3040-0002</w:t>
      </w:r>
      <w:r w:rsidRPr="001246EE">
        <w:rPr>
          <w:rFonts w:ascii="Arial" w:hAnsi="Arial" w:cs="Arial"/>
          <w:sz w:val="20"/>
          <w:szCs w:val="20"/>
        </w:rPr>
        <w:t>/202</w:t>
      </w:r>
      <w:r>
        <w:rPr>
          <w:rFonts w:ascii="Arial" w:hAnsi="Arial" w:cs="Arial"/>
          <w:sz w:val="20"/>
          <w:szCs w:val="20"/>
        </w:rPr>
        <w:t>4</w:t>
      </w:r>
    </w:p>
    <w:p w14:paraId="0A66026E" w14:textId="755E972A" w:rsidR="0004395B" w:rsidRPr="001246EE" w:rsidRDefault="0004395B" w:rsidP="0004395B">
      <w:pPr>
        <w:rPr>
          <w:rFonts w:ascii="Arial" w:hAnsi="Arial" w:cs="Arial"/>
          <w:sz w:val="20"/>
          <w:szCs w:val="20"/>
        </w:rPr>
      </w:pPr>
      <w:r w:rsidRPr="001246EE">
        <w:rPr>
          <w:rFonts w:ascii="Arial" w:hAnsi="Arial" w:cs="Arial"/>
          <w:sz w:val="20"/>
          <w:szCs w:val="20"/>
        </w:rPr>
        <w:t>ŠT. JAVNEGA RAZPISA:</w:t>
      </w:r>
      <w:r w:rsidRPr="001246EE">
        <w:rPr>
          <w:rFonts w:ascii="Arial" w:hAnsi="Arial" w:cs="Arial"/>
          <w:sz w:val="20"/>
          <w:szCs w:val="20"/>
        </w:rPr>
        <w:tab/>
        <w:t>202</w:t>
      </w:r>
      <w:r>
        <w:rPr>
          <w:rFonts w:ascii="Arial" w:hAnsi="Arial" w:cs="Arial"/>
          <w:sz w:val="20"/>
          <w:szCs w:val="20"/>
        </w:rPr>
        <w:t>4-</w:t>
      </w:r>
      <w:r w:rsidR="00DB5DAE">
        <w:rPr>
          <w:rFonts w:ascii="Arial" w:hAnsi="Arial" w:cs="Arial"/>
          <w:sz w:val="20"/>
          <w:szCs w:val="20"/>
        </w:rPr>
        <w:t>063</w:t>
      </w:r>
    </w:p>
    <w:p w14:paraId="043F21CA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  <w:bookmarkStart w:id="1" w:name="_GoBack"/>
      <w:bookmarkEnd w:id="1"/>
    </w:p>
    <w:p w14:paraId="04FFF184" w14:textId="77777777" w:rsidR="00361454" w:rsidRPr="00361454" w:rsidRDefault="00361454" w:rsidP="00361454">
      <w:pPr>
        <w:pStyle w:val="Pripombabesedilo"/>
        <w:jc w:val="both"/>
        <w:rPr>
          <w:rFonts w:cs="Arial"/>
          <w:sz w:val="22"/>
          <w:szCs w:val="22"/>
          <w:lang w:eastAsia="x-none"/>
        </w:rPr>
      </w:pPr>
    </w:p>
    <w:p w14:paraId="69E11218" w14:textId="3710EC6D" w:rsidR="00361454" w:rsidRPr="00361454" w:rsidRDefault="00361454" w:rsidP="00361454">
      <w:pPr>
        <w:jc w:val="center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b/>
          <w:sz w:val="22"/>
          <w:szCs w:val="22"/>
        </w:rPr>
        <w:t xml:space="preserve">PODATKI O </w:t>
      </w:r>
      <w:r w:rsidR="004358F4">
        <w:rPr>
          <w:rFonts w:ascii="Arial" w:hAnsi="Arial" w:cs="Arial"/>
          <w:b/>
          <w:sz w:val="22"/>
          <w:szCs w:val="22"/>
        </w:rPr>
        <w:t>PONUDNIKU</w:t>
      </w:r>
    </w:p>
    <w:p w14:paraId="7A8004F2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8"/>
        <w:gridCol w:w="5426"/>
      </w:tblGrid>
      <w:tr w:rsidR="00361454" w:rsidRPr="00361454" w14:paraId="25BA15B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BD24" w14:textId="0D9E993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Naziv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C00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2B8D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06ADAA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F6F0F" w14:textId="1869A8CE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Naslov sedeža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608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20D3D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43408EE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24D4C" w14:textId="354DF9A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Matična številka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424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37D70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D2F61E2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6A3E3" w14:textId="0B6F3A3D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Davčna številka  (ID št. za DDV)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3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CE1CAF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04FA082E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ADBC5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Številka transakcijskega računa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BEA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68CFD6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A19AE04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89279" w14:textId="4519DCF9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Poslovna banka in enota pri kateri je odprt TRR</w:t>
            </w:r>
            <w:r w:rsidR="005C2C6A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E38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A18FE2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50CE4406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58BEC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Zakoniti zastopnik:</w:t>
            </w:r>
          </w:p>
          <w:p w14:paraId="3F45A69D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6E15B29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5172529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94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C0501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2B48BBFF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46BB4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Odgovorna oseba za podpis pogodbe:</w:t>
            </w:r>
          </w:p>
          <w:p w14:paraId="6E74A3D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0BBE6BF1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233FA15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679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1ADACE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745806F7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0F117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Skrbnik pogodbe:</w:t>
            </w:r>
          </w:p>
          <w:p w14:paraId="420DD5D3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27D0CAA8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0FFB620E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07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FFE2E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B0FD81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FA172D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61454" w:rsidRPr="00361454" w14:paraId="15B0C380" w14:textId="77777777" w:rsidTr="00361454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0280A" w14:textId="77777777" w:rsidR="00361454" w:rsidRPr="00361454" w:rsidRDefault="00361454">
            <w:pPr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Kontaktna oseba za izvedbo naročila:</w:t>
            </w:r>
          </w:p>
          <w:p w14:paraId="36DD00A5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ime in priimek</w:t>
            </w:r>
          </w:p>
          <w:p w14:paraId="576E7AE7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telefon</w:t>
            </w:r>
          </w:p>
          <w:p w14:paraId="446DDC44" w14:textId="77777777" w:rsidR="00361454" w:rsidRPr="00361454" w:rsidRDefault="0036145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61454">
              <w:rPr>
                <w:rFonts w:ascii="Arial" w:hAnsi="Arial" w:cs="Arial"/>
                <w:sz w:val="22"/>
                <w:szCs w:val="22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7E934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AA5B30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791E7A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2E039" w14:textId="77777777" w:rsidR="00361454" w:rsidRPr="00361454" w:rsidRDefault="003614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948C258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37547054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</w:p>
    <w:p w14:paraId="3D660F7F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0F6D51D5" w14:textId="77777777" w:rsidR="00361454" w:rsidRPr="00361454" w:rsidRDefault="00361454" w:rsidP="00361454">
      <w:pPr>
        <w:jc w:val="both"/>
        <w:rPr>
          <w:rFonts w:ascii="Arial" w:hAnsi="Arial" w:cs="Arial"/>
          <w:sz w:val="22"/>
          <w:szCs w:val="22"/>
        </w:rPr>
      </w:pP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 xml:space="preserve">             </w:t>
      </w:r>
      <w:r w:rsidRPr="00361454">
        <w:rPr>
          <w:rFonts w:ascii="Arial" w:hAnsi="Arial" w:cs="Arial"/>
          <w:sz w:val="22"/>
          <w:szCs w:val="22"/>
        </w:rPr>
        <w:tab/>
      </w:r>
      <w:r w:rsidRPr="00361454">
        <w:rPr>
          <w:rFonts w:ascii="Arial" w:hAnsi="Arial" w:cs="Arial"/>
          <w:sz w:val="22"/>
          <w:szCs w:val="22"/>
        </w:rPr>
        <w:tab/>
        <w:t>Podpis zakonitega zastopnika</w:t>
      </w:r>
    </w:p>
    <w:p w14:paraId="6FE911EC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5B6177C1" w14:textId="77777777" w:rsidR="00361454" w:rsidRPr="00361454" w:rsidRDefault="00361454" w:rsidP="00361454">
      <w:pPr>
        <w:rPr>
          <w:rFonts w:ascii="Arial" w:hAnsi="Arial" w:cs="Arial"/>
          <w:sz w:val="22"/>
          <w:szCs w:val="22"/>
        </w:rPr>
      </w:pPr>
    </w:p>
    <w:p w14:paraId="48B80526" w14:textId="77777777" w:rsidR="00AC7136" w:rsidRPr="00361454" w:rsidRDefault="00AC7136" w:rsidP="00361454">
      <w:pPr>
        <w:rPr>
          <w:rFonts w:ascii="Arial" w:hAnsi="Arial" w:cs="Arial"/>
          <w:sz w:val="22"/>
          <w:szCs w:val="22"/>
        </w:rPr>
      </w:pPr>
    </w:p>
    <w:sectPr w:rsidR="00AC7136" w:rsidRPr="00361454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07D5A" w14:textId="77777777" w:rsidR="0069716E" w:rsidRDefault="0069716E">
      <w:r>
        <w:separator/>
      </w:r>
    </w:p>
  </w:endnote>
  <w:endnote w:type="continuationSeparator" w:id="0">
    <w:p w14:paraId="54B54E9A" w14:textId="77777777" w:rsidR="0069716E" w:rsidRDefault="0069716E">
      <w:r>
        <w:continuationSeparator/>
      </w:r>
    </w:p>
  </w:endnote>
  <w:endnote w:type="continuationNotice" w:id="1">
    <w:p w14:paraId="5E2D86F8" w14:textId="77777777" w:rsidR="0069716E" w:rsidRDefault="006971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C32FE85" w:rsidR="0069716E" w:rsidRPr="00EE6ED9" w:rsidRDefault="0069716E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69716E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69716E" w:rsidRPr="005A785E" w:rsidRDefault="0069716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0E3C6E5E" w:rsidR="0069716E" w:rsidRPr="00EE6ED9" w:rsidRDefault="0069716E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69716E" w:rsidRPr="00FC6CF0" w:rsidRDefault="0069716E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5B002" w14:textId="77777777" w:rsidR="0069716E" w:rsidRDefault="0069716E">
      <w:r>
        <w:separator/>
      </w:r>
    </w:p>
  </w:footnote>
  <w:footnote w:type="continuationSeparator" w:id="0">
    <w:p w14:paraId="20852C16" w14:textId="77777777" w:rsidR="0069716E" w:rsidRDefault="0069716E">
      <w:r>
        <w:continuationSeparator/>
      </w:r>
    </w:p>
  </w:footnote>
  <w:footnote w:type="continuationNotice" w:id="1">
    <w:p w14:paraId="02B943E2" w14:textId="77777777" w:rsidR="0069716E" w:rsidRDefault="006971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69716E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69716E" w:rsidRPr="00A04B00" w:rsidRDefault="0069716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2" w:name="OLE_LINK1"/>
          <w:bookmarkStart w:id="3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69716E" w:rsidRPr="00A04B00" w:rsidRDefault="0069716E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69716E" w:rsidRPr="00A04B00" w:rsidRDefault="0069716E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69716E" w:rsidRPr="00C0552D" w:rsidRDefault="0069716E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7D7BEA67" w14:textId="77777777" w:rsidR="0069716E" w:rsidRPr="00C0552D" w:rsidRDefault="0069716E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69716E" w:rsidRPr="00A1445A" w:rsidRDefault="0069716E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69716E" w:rsidRDefault="0069716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69716E" w:rsidRPr="00A1445A" w:rsidRDefault="00DB5DAE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69716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69716E" w:rsidRDefault="00DB5DAE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69716E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69716E" w:rsidRPr="00A1445A" w:rsidRDefault="0069716E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2"/>
    <w:bookmarkEnd w:id="3"/>
  </w:tbl>
  <w:p w14:paraId="04982E0B" w14:textId="77777777" w:rsidR="0069716E" w:rsidRPr="00FC6CF0" w:rsidRDefault="0069716E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0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5"/>
  </w:num>
  <w:num w:numId="6">
    <w:abstractNumId w:val="6"/>
  </w:num>
  <w:num w:numId="7">
    <w:abstractNumId w:val="18"/>
  </w:num>
  <w:num w:numId="8">
    <w:abstractNumId w:val="7"/>
  </w:num>
  <w:num w:numId="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12"/>
  </w:num>
  <w:num w:numId="17">
    <w:abstractNumId w:val="0"/>
  </w:num>
  <w:num w:numId="18">
    <w:abstractNumId w:val="3"/>
  </w:num>
  <w:num w:numId="19">
    <w:abstractNumId w:val="17"/>
  </w:num>
  <w:num w:numId="20">
    <w:abstractNumId w:val="9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1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D0E"/>
    <w:rsid w:val="0004395B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35BF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D7D2D"/>
    <w:rsid w:val="001F6F0F"/>
    <w:rsid w:val="0020233B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23AF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02B"/>
    <w:rsid w:val="00326834"/>
    <w:rsid w:val="00346224"/>
    <w:rsid w:val="0035043A"/>
    <w:rsid w:val="00361454"/>
    <w:rsid w:val="00367250"/>
    <w:rsid w:val="00370866"/>
    <w:rsid w:val="0037231D"/>
    <w:rsid w:val="00372A7D"/>
    <w:rsid w:val="00373B58"/>
    <w:rsid w:val="00380F90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3532D"/>
    <w:rsid w:val="004358F4"/>
    <w:rsid w:val="00441E28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0253"/>
    <w:rsid w:val="004D6B75"/>
    <w:rsid w:val="004F7C1C"/>
    <w:rsid w:val="0051745B"/>
    <w:rsid w:val="005255EB"/>
    <w:rsid w:val="005316C0"/>
    <w:rsid w:val="0053200C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140C"/>
    <w:rsid w:val="005C2C6A"/>
    <w:rsid w:val="005C4C41"/>
    <w:rsid w:val="005C71B5"/>
    <w:rsid w:val="005C7E8F"/>
    <w:rsid w:val="005D7E01"/>
    <w:rsid w:val="005F1763"/>
    <w:rsid w:val="005F182C"/>
    <w:rsid w:val="005F18A6"/>
    <w:rsid w:val="005F751D"/>
    <w:rsid w:val="006110C9"/>
    <w:rsid w:val="0061133D"/>
    <w:rsid w:val="00612663"/>
    <w:rsid w:val="006163B7"/>
    <w:rsid w:val="006315C1"/>
    <w:rsid w:val="006348E6"/>
    <w:rsid w:val="00650D3A"/>
    <w:rsid w:val="0065152F"/>
    <w:rsid w:val="00656D92"/>
    <w:rsid w:val="00662D8F"/>
    <w:rsid w:val="0066332D"/>
    <w:rsid w:val="00670A28"/>
    <w:rsid w:val="00670D1D"/>
    <w:rsid w:val="0069716E"/>
    <w:rsid w:val="00697B71"/>
    <w:rsid w:val="006D59F7"/>
    <w:rsid w:val="006E377F"/>
    <w:rsid w:val="006F44F5"/>
    <w:rsid w:val="006F758E"/>
    <w:rsid w:val="007033C0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7F5846"/>
    <w:rsid w:val="008155E7"/>
    <w:rsid w:val="00824D1D"/>
    <w:rsid w:val="00833AC6"/>
    <w:rsid w:val="00843739"/>
    <w:rsid w:val="00843B36"/>
    <w:rsid w:val="00847017"/>
    <w:rsid w:val="00882006"/>
    <w:rsid w:val="00895E02"/>
    <w:rsid w:val="00895F3B"/>
    <w:rsid w:val="008A757F"/>
    <w:rsid w:val="008B3D3B"/>
    <w:rsid w:val="008B4927"/>
    <w:rsid w:val="008C2AC2"/>
    <w:rsid w:val="008D6DCE"/>
    <w:rsid w:val="008E0DB9"/>
    <w:rsid w:val="008E64FA"/>
    <w:rsid w:val="008F18E7"/>
    <w:rsid w:val="008F3E2F"/>
    <w:rsid w:val="008F720B"/>
    <w:rsid w:val="00913CF8"/>
    <w:rsid w:val="00945B2B"/>
    <w:rsid w:val="00946104"/>
    <w:rsid w:val="009514DD"/>
    <w:rsid w:val="0095198A"/>
    <w:rsid w:val="00953938"/>
    <w:rsid w:val="00955C14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230F"/>
    <w:rsid w:val="009F0952"/>
    <w:rsid w:val="009F7521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698A"/>
    <w:rsid w:val="00AC7136"/>
    <w:rsid w:val="00AC72E5"/>
    <w:rsid w:val="00AD3618"/>
    <w:rsid w:val="00AE534B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42267"/>
    <w:rsid w:val="00B4256F"/>
    <w:rsid w:val="00B439E6"/>
    <w:rsid w:val="00B44423"/>
    <w:rsid w:val="00B45F78"/>
    <w:rsid w:val="00B528B4"/>
    <w:rsid w:val="00B52BF2"/>
    <w:rsid w:val="00B5369B"/>
    <w:rsid w:val="00B536BA"/>
    <w:rsid w:val="00B538F5"/>
    <w:rsid w:val="00B55168"/>
    <w:rsid w:val="00B661E3"/>
    <w:rsid w:val="00B86392"/>
    <w:rsid w:val="00B8710A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E57BF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46BF"/>
    <w:rsid w:val="00DB5A10"/>
    <w:rsid w:val="00DB5DAE"/>
    <w:rsid w:val="00DD41BE"/>
    <w:rsid w:val="00DF116B"/>
    <w:rsid w:val="00DF3D50"/>
    <w:rsid w:val="00E029F3"/>
    <w:rsid w:val="00E02C2C"/>
    <w:rsid w:val="00E0340C"/>
    <w:rsid w:val="00E06E70"/>
    <w:rsid w:val="00E13E5E"/>
    <w:rsid w:val="00E16A4C"/>
    <w:rsid w:val="00E3300C"/>
    <w:rsid w:val="00E43C3D"/>
    <w:rsid w:val="00E550C0"/>
    <w:rsid w:val="00E61921"/>
    <w:rsid w:val="00E676C3"/>
    <w:rsid w:val="00E749F2"/>
    <w:rsid w:val="00E76E11"/>
    <w:rsid w:val="00E932C8"/>
    <w:rsid w:val="00E95B73"/>
    <w:rsid w:val="00E9600A"/>
    <w:rsid w:val="00EA7B9C"/>
    <w:rsid w:val="00EB0DA9"/>
    <w:rsid w:val="00EC5991"/>
    <w:rsid w:val="00EC757B"/>
    <w:rsid w:val="00ED5972"/>
    <w:rsid w:val="00EE65BD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9A0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C7FA1"/>
    <w:rsid w:val="00FD6770"/>
    <w:rsid w:val="00FD78FA"/>
    <w:rsid w:val="00FE34E9"/>
    <w:rsid w:val="00FE5C88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Body Text 2" w:uiPriority="99"/>
    <w:lsdException w:name="Body Text 3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9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346EF4-8A1C-4BFA-8397-9F6783360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39FF8D-6AC8-4274-8616-158011624C37}">
  <ds:schemaRefs>
    <ds:schemaRef ds:uri="http://schemas.microsoft.com/office/2006/metadata/properties"/>
    <ds:schemaRef ds:uri="http://schemas.microsoft.com/office/2006/documentManagement/types"/>
    <ds:schemaRef ds:uri="2d71791d-4b08-4651-a8aa-c7bfc8b3429a"/>
    <ds:schemaRef ds:uri="http://purl.org/dc/elements/1.1/"/>
    <ds:schemaRef ds:uri="http://schemas.openxmlformats.org/package/2006/metadata/core-properties"/>
    <ds:schemaRef ds:uri="http://purl.org/dc/dcmitype/"/>
    <ds:schemaRef ds:uri="6a4cc071-bd85-44c5-acc7-68a9b922d49c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0612377-8DB4-4DAE-8103-AC64D0C8C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38</TotalTime>
  <Pages>1</Pages>
  <Words>75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624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34</cp:revision>
  <cp:lastPrinted>2022-11-22T12:00:00Z</cp:lastPrinted>
  <dcterms:created xsi:type="dcterms:W3CDTF">2020-01-30T11:21:00Z</dcterms:created>
  <dcterms:modified xsi:type="dcterms:W3CDTF">2024-01-25T10:52:00Z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  <property fmtid="{D5CDD505-2E9C-101B-9397-08002B2CF9AE}" pid="5" name="Order">
    <vt:r8>100</vt:r8>
  </property>
  <property fmtid="{D5CDD505-2E9C-101B-9397-08002B2CF9AE}" pid="6" name="MediaServiceImageTags">
    <vt:lpwstr/>
  </property>
</Properties>
</file>